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B6AC0" w14:textId="587714C0" w:rsidR="00BA00AB" w:rsidRDefault="009E19C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fl.1492-3)</w:t>
      </w:r>
    </w:p>
    <w:p w14:paraId="72F67FD3" w14:textId="77777777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7592BF4E" w14:textId="77777777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204B5" w14:textId="77777777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3B407C" w14:textId="32C5BD4F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92-3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5325BFBE" w14:textId="77777777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6A39CF09" w14:textId="77777777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p.2)</w:t>
      </w:r>
    </w:p>
    <w:p w14:paraId="46C88581" w14:textId="77777777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67BA9" w14:textId="77777777" w:rsidR="009E19CA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B2B50D" w14:textId="77777777" w:rsidR="009E19CA" w:rsidRPr="008076F4" w:rsidRDefault="009E19CA" w:rsidP="009E19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6B63E935" w14:textId="77777777" w:rsidR="009E19CA" w:rsidRPr="009E19CA" w:rsidRDefault="009E19C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E19CA" w:rsidRPr="009E19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538F9" w14:textId="77777777" w:rsidR="009E19CA" w:rsidRDefault="009E19CA" w:rsidP="009139A6">
      <w:r>
        <w:separator/>
      </w:r>
    </w:p>
  </w:endnote>
  <w:endnote w:type="continuationSeparator" w:id="0">
    <w:p w14:paraId="15DE09E9" w14:textId="77777777" w:rsidR="009E19CA" w:rsidRDefault="009E19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616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C1D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83A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AF455" w14:textId="77777777" w:rsidR="009E19CA" w:rsidRDefault="009E19CA" w:rsidP="009139A6">
      <w:r>
        <w:separator/>
      </w:r>
    </w:p>
  </w:footnote>
  <w:footnote w:type="continuationSeparator" w:id="0">
    <w:p w14:paraId="3CC59179" w14:textId="77777777" w:rsidR="009E19CA" w:rsidRDefault="009E19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D3D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6C1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B0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9CA"/>
    <w:rsid w:val="000666E0"/>
    <w:rsid w:val="002510B7"/>
    <w:rsid w:val="005C130B"/>
    <w:rsid w:val="00826F5C"/>
    <w:rsid w:val="009139A6"/>
    <w:rsid w:val="009448BB"/>
    <w:rsid w:val="009E19CA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0727C"/>
  <w15:chartTrackingRefBased/>
  <w15:docId w15:val="{6D4A98A7-7FDF-46DE-BDF2-92891657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2021-03-18T16:40:00Z</dcterms:created>
  <dcterms:modified xsi:type="dcterms:W3CDTF">2021-03-18T16:41:00Z</dcterms:modified>
</cp:coreProperties>
</file>